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Broadland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Broadland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Broadland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Broadland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Broadland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Broadland are estimated to have a score of 1-2 on the PGSI (low-risk gambling), whilst </w:t>
      </w:r>
      <w:r w:rsidRPr="00773DF7">
        <w:rPr>
          <w:rFonts w:ascii="Libre Franklin Light" w:hAnsi="Libre Franklin Light" w:cs="Calibri Light"/>
          <w:b/>
          <w:bCs/>
          <w:color w:val="C45911" w:themeColor="accent2" w:themeShade="BF"/>
        </w:rPr>
        <w:t xml:space="preserve">2.3%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Broadland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Broadland is estimated to be </w:t>
      </w:r>
      <w:r w:rsidRPr="00773DF7">
        <w:rPr>
          <w:rFonts w:ascii="Libre Franklin Light" w:eastAsia="Times New Roman" w:hAnsi="Libre Franklin Light" w:cs="Calibri Light"/>
          <w:b/>
          <w:bCs/>
          <w:color w:val="C45911" w:themeColor="accent2" w:themeShade="BF"/>
        </w:rPr>
        <w:t xml:space="preserve">£1,416,038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Broadland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Broadland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Broadland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Broadland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ad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Broadland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ad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Broadland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Broadland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ad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Broadland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Broadland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Broadland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Broadland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Broadland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Broadland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£1,416,038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Broadland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£476,996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£34,170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£854,578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£1,416,038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Broadland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Broadland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Broadland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Broadland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Broadland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Broadland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Broadland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Broadland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Broadland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A6B372-983F-4F26-9F04-A38B34EAE4C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